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DE0" w:rsidRPr="007F6749" w:rsidRDefault="00D67DE0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8</w:t>
      </w:r>
    </w:p>
    <w:p w:rsidR="00D67DE0" w:rsidRPr="0096240C" w:rsidRDefault="00D67DE0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к решению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96240C">
        <w:rPr>
          <w:rFonts w:ascii="Times New Roman" w:hAnsi="Times New Roman"/>
          <w:sz w:val="28"/>
          <w:szCs w:val="28"/>
        </w:rPr>
        <w:t xml:space="preserve"> Пыть-Яха</w:t>
      </w:r>
    </w:p>
    <w:p w:rsidR="00D67DE0" w:rsidRPr="0096240C" w:rsidRDefault="00D67DE0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29.07.2022 </w:t>
      </w:r>
      <w:r w:rsidRPr="0096240C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96</w:t>
      </w:r>
    </w:p>
    <w:p w:rsidR="00D67DE0" w:rsidRDefault="00D67DE0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</w:p>
    <w:p w:rsidR="00D67DE0" w:rsidRDefault="00D67DE0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bookmarkStart w:id="0" w:name="_GoBack"/>
      <w:bookmarkEnd w:id="0"/>
      <w:r w:rsidRPr="0096240C"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r w:rsidRPr="00E016B4">
        <w:rPr>
          <w:rFonts w:ascii="Times New Roman" w:hAnsi="Times New Roman"/>
          <w:sz w:val="28"/>
          <w:szCs w:val="24"/>
        </w:rPr>
        <w:t>Приложение 1</w:t>
      </w:r>
      <w:r>
        <w:rPr>
          <w:rFonts w:ascii="Times New Roman" w:hAnsi="Times New Roman"/>
          <w:sz w:val="28"/>
          <w:szCs w:val="24"/>
        </w:rPr>
        <w:t>5</w:t>
      </w:r>
    </w:p>
    <w:p w:rsidR="00D67DE0" w:rsidRPr="00E016B4" w:rsidRDefault="00D67DE0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E016B4">
        <w:rPr>
          <w:rFonts w:ascii="Times New Roman" w:hAnsi="Times New Roman"/>
          <w:sz w:val="28"/>
          <w:szCs w:val="24"/>
        </w:rPr>
        <w:t xml:space="preserve"> Пыть-Яха</w:t>
      </w:r>
    </w:p>
    <w:p w:rsidR="00D67DE0" w:rsidRPr="00E016B4" w:rsidRDefault="00D67DE0" w:rsidP="00541F2D">
      <w:pPr>
        <w:spacing w:after="0" w:line="240" w:lineRule="auto"/>
        <w:contextualSpacing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8"/>
        </w:rPr>
        <w:t>от 10.12.2021 № 32</w:t>
      </w:r>
    </w:p>
    <w:p w:rsidR="00D67DE0" w:rsidRPr="00E016B4" w:rsidRDefault="00D67DE0" w:rsidP="00541F2D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D67DE0" w:rsidRPr="00E016B4" w:rsidRDefault="00D67DE0" w:rsidP="00541F2D">
      <w:pPr>
        <w:spacing w:line="240" w:lineRule="auto"/>
        <w:contextualSpacing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2 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>год</w:t>
      </w:r>
    </w:p>
    <w:p w:rsidR="00D67DE0" w:rsidRPr="00E016B4" w:rsidRDefault="00D67DE0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06"/>
        <w:gridCol w:w="6607"/>
        <w:gridCol w:w="1192"/>
      </w:tblGrid>
      <w:tr w:rsidR="00D67DE0" w:rsidRPr="00A64CC0" w:rsidTr="007F6749">
        <w:trPr>
          <w:cantSplit/>
          <w:trHeight w:val="230"/>
          <w:tblHeader/>
        </w:trPr>
        <w:tc>
          <w:tcPr>
            <w:tcW w:w="1252" w:type="pct"/>
            <w:vMerge w:val="restart"/>
            <w:vAlign w:val="center"/>
          </w:tcPr>
          <w:p w:rsidR="00D67DE0" w:rsidRPr="00A64CC0" w:rsidRDefault="00D67DE0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175" w:type="pct"/>
            <w:vMerge w:val="restart"/>
            <w:vAlign w:val="center"/>
          </w:tcPr>
          <w:p w:rsidR="00D67DE0" w:rsidRPr="00A64CC0" w:rsidRDefault="00D67DE0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3" w:type="pct"/>
            <w:vMerge w:val="restart"/>
            <w:vAlign w:val="center"/>
          </w:tcPr>
          <w:p w:rsidR="00D67DE0" w:rsidRPr="00A64CC0" w:rsidRDefault="00D67DE0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D67DE0" w:rsidRPr="00A64CC0" w:rsidTr="007F6749">
        <w:trPr>
          <w:cantSplit/>
          <w:trHeight w:val="230"/>
          <w:tblHeader/>
        </w:trPr>
        <w:tc>
          <w:tcPr>
            <w:tcW w:w="1252" w:type="pct"/>
            <w:vMerge/>
            <w:vAlign w:val="center"/>
          </w:tcPr>
          <w:p w:rsidR="00D67DE0" w:rsidRPr="00A64CC0" w:rsidRDefault="00D67DE0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pct"/>
            <w:vMerge/>
          </w:tcPr>
          <w:p w:rsidR="00D67DE0" w:rsidRPr="00A64CC0" w:rsidRDefault="00D67DE0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D67DE0" w:rsidRPr="00A64CC0" w:rsidRDefault="00D67DE0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7DE0" w:rsidRPr="00A64CC0" w:rsidTr="007F6749">
        <w:trPr>
          <w:cantSplit/>
          <w:trHeight w:val="230"/>
          <w:tblHeader/>
        </w:trPr>
        <w:tc>
          <w:tcPr>
            <w:tcW w:w="1252" w:type="pct"/>
            <w:vMerge/>
            <w:vAlign w:val="center"/>
          </w:tcPr>
          <w:p w:rsidR="00D67DE0" w:rsidRPr="00A64CC0" w:rsidRDefault="00D67DE0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pct"/>
            <w:vMerge/>
          </w:tcPr>
          <w:p w:rsidR="00D67DE0" w:rsidRPr="00A64CC0" w:rsidRDefault="00D67DE0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D67DE0" w:rsidRPr="00A64CC0" w:rsidRDefault="00D67DE0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7DE0" w:rsidRPr="00A64CC0" w:rsidTr="007F6749">
        <w:trPr>
          <w:cantSplit/>
          <w:trHeight w:val="20"/>
          <w:tblHeader/>
        </w:trPr>
        <w:tc>
          <w:tcPr>
            <w:tcW w:w="1252" w:type="pct"/>
            <w:vAlign w:val="center"/>
          </w:tcPr>
          <w:p w:rsidR="00D67DE0" w:rsidRPr="00A64CC0" w:rsidRDefault="00D67DE0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5" w:type="pct"/>
          </w:tcPr>
          <w:p w:rsidR="00D67DE0" w:rsidRPr="00A64CC0" w:rsidRDefault="00D67DE0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3" w:type="pct"/>
          </w:tcPr>
          <w:p w:rsidR="00D67DE0" w:rsidRPr="00A64CC0" w:rsidRDefault="00D67DE0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3" w:type="pct"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2 303 639,9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3" w:type="pct"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2 320 893,6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3" w:type="pct"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395 583,5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3" w:type="pct"/>
            <w:noWrap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3" w:type="pct"/>
            <w:noWrap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3" w:type="pct"/>
            <w:noWrap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67 519,9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3" w:type="pct"/>
            <w:noWrap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67 519,9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</w:t>
            </w:r>
            <w:r>
              <w:rPr>
                <w:rFonts w:ascii="Times New Roman" w:hAnsi="Times New Roman"/>
                <w:sz w:val="20"/>
                <w:szCs w:val="20"/>
              </w:rPr>
              <w:t>9999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дотации</w:t>
            </w:r>
          </w:p>
        </w:tc>
        <w:tc>
          <w:tcPr>
            <w:tcW w:w="573" w:type="pct"/>
            <w:noWrap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000 2 02 19999 0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573" w:type="pct"/>
            <w:noWrap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3" w:type="pct"/>
            <w:noWrap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363 780,0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000 2 02 20077 0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3" w:type="pct"/>
            <w:noWrap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69 844,3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3" w:type="pct"/>
            <w:noWrap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69 844,3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000 2 02 25081 0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3" w:type="pct"/>
            <w:noWrap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3" w:type="pct"/>
            <w:noWrap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000 2 02 25</w:t>
            </w:r>
            <w:r>
              <w:rPr>
                <w:rFonts w:ascii="Times New Roman" w:hAnsi="Times New Roman"/>
                <w:sz w:val="20"/>
                <w:szCs w:val="20"/>
              </w:rPr>
              <w:t>243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73" w:type="pct"/>
            <w:noWrap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178 174,7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000 2 02 25243 0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73" w:type="pct"/>
            <w:noWrap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178 174,7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EF15E6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175" w:type="pct"/>
            <w:vAlign w:val="bottom"/>
          </w:tcPr>
          <w:p w:rsidR="00D67DE0" w:rsidRPr="00EF15E6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3" w:type="pct"/>
            <w:noWrap/>
          </w:tcPr>
          <w:p w:rsidR="00D67DE0" w:rsidRPr="00EF15E6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38 346,2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3" w:type="pct"/>
            <w:noWrap/>
          </w:tcPr>
          <w:p w:rsidR="00D67DE0" w:rsidRPr="00EF15E6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38 346,2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3" w:type="pct"/>
            <w:noWrap/>
          </w:tcPr>
          <w:p w:rsidR="00D67DE0" w:rsidRPr="00EF15E6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7 879,0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3" w:type="pct"/>
            <w:noWrap/>
          </w:tcPr>
          <w:p w:rsidR="00D67DE0" w:rsidRPr="00EF15E6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7 879,0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3" w:type="pct"/>
            <w:noWrap/>
          </w:tcPr>
          <w:p w:rsidR="00D67DE0" w:rsidRPr="00EF15E6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573" w:type="pct"/>
            <w:noWrap/>
          </w:tcPr>
          <w:p w:rsidR="00D67DE0" w:rsidRPr="00EF15E6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3" w:type="pct"/>
            <w:shd w:val="clear" w:color="000000" w:fill="FFFFFF"/>
            <w:noWrap/>
          </w:tcPr>
          <w:p w:rsidR="00D67DE0" w:rsidRPr="00EF15E6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11 430,0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EF15E6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EF15E6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3" w:type="pct"/>
            <w:shd w:val="clear" w:color="000000" w:fill="FFFFFF"/>
          </w:tcPr>
          <w:p w:rsidR="00D67DE0" w:rsidRPr="00EF15E6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57 567,6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000 2 02 29999 04 000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150 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57 567,6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1 517 792,7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1 448 560,8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3" w:type="pct"/>
            <w:shd w:val="clear" w:color="000000" w:fill="FFFFFF"/>
            <w:noWrap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1 448 560,8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3" w:type="pct"/>
            <w:shd w:val="clear" w:color="000000" w:fill="FFFFFF"/>
            <w:noWrap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3" w:type="pct"/>
            <w:shd w:val="clear" w:color="000000" w:fill="FFFFFF"/>
            <w:noWrap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3" w:type="pct"/>
            <w:shd w:val="clear" w:color="000000" w:fill="FFFFFF"/>
            <w:noWrap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3" w:type="pct"/>
            <w:shd w:val="clear" w:color="000000" w:fill="FFFFFF"/>
            <w:noWrap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3" w:type="pct"/>
            <w:shd w:val="clear" w:color="000000" w:fill="FFFFFF"/>
            <w:noWrap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5 436,6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3" w:type="pct"/>
            <w:shd w:val="clear" w:color="000000" w:fill="FFFFFF"/>
            <w:noWrap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5 436,6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3" w:type="pct"/>
            <w:shd w:val="clear" w:color="000000" w:fill="FFFFFF"/>
            <w:noWrap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3" w:type="pct"/>
            <w:shd w:val="clear" w:color="000000" w:fill="FFFFFF"/>
            <w:noWrap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43 737,4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D67DE0" w:rsidRPr="00541F2D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D67DE0" w:rsidRPr="00541F2D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7 958,4</w:t>
            </w:r>
          </w:p>
        </w:tc>
      </w:tr>
      <w:tr w:rsidR="00D67DE0" w:rsidRPr="00541F2D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7 958,4</w:t>
            </w:r>
          </w:p>
        </w:tc>
      </w:tr>
      <w:tr w:rsidR="00D67DE0" w:rsidRPr="00541F2D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  <w:tr w:rsidR="00D67DE0" w:rsidRPr="00541F2D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6" type="#_x0000_t75" style="position:absolute;left:0;text-align:left;margin-left:610.25pt;margin-top:9.15pt;width:30.75pt;height:24.75pt;z-index:251658240;visibility:visible;mso-position-horizontal-relative:page;mso-position-vertical-relative:text">
                  <v:imagedata r:id="rId6" o:title=""/>
                  <w10:wrap anchorx="margin"/>
                </v:shape>
              </w:pict>
            </w: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</w:tbl>
    <w:p w:rsidR="00D67DE0" w:rsidRPr="00662169" w:rsidRDefault="00D67DE0" w:rsidP="00541F2D">
      <w:pPr>
        <w:spacing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</w:p>
    <w:sectPr w:rsidR="00D67DE0" w:rsidRPr="00662169" w:rsidSect="00DA1A4A">
      <w:headerReference w:type="default" r:id="rId7"/>
      <w:pgSz w:w="11906" w:h="16838"/>
      <w:pgMar w:top="1135" w:right="851" w:bottom="1276" w:left="851" w:header="283" w:footer="708" w:gutter="0"/>
      <w:pgNumType w:start="2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DE0" w:rsidRDefault="00D67DE0" w:rsidP="009B7476">
      <w:pPr>
        <w:spacing w:after="0" w:line="240" w:lineRule="auto"/>
      </w:pPr>
      <w:r>
        <w:separator/>
      </w:r>
    </w:p>
  </w:endnote>
  <w:endnote w:type="continuationSeparator" w:id="0">
    <w:p w:rsidR="00D67DE0" w:rsidRDefault="00D67DE0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DE0" w:rsidRDefault="00D67DE0" w:rsidP="009B7476">
      <w:pPr>
        <w:spacing w:after="0" w:line="240" w:lineRule="auto"/>
      </w:pPr>
      <w:r>
        <w:separator/>
      </w:r>
    </w:p>
  </w:footnote>
  <w:footnote w:type="continuationSeparator" w:id="0">
    <w:p w:rsidR="00D67DE0" w:rsidRDefault="00D67DE0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DE0" w:rsidRPr="007F6749" w:rsidRDefault="00D67DE0">
    <w:pPr>
      <w:pStyle w:val="Header"/>
      <w:jc w:val="right"/>
      <w:rPr>
        <w:rFonts w:ascii="Times New Roman" w:hAnsi="Times New Roman"/>
      </w:rPr>
    </w:pPr>
    <w:r w:rsidRPr="007F6749">
      <w:rPr>
        <w:rFonts w:ascii="Times New Roman" w:hAnsi="Times New Roman"/>
      </w:rPr>
      <w:fldChar w:fldCharType="begin"/>
    </w:r>
    <w:r w:rsidRPr="007F6749">
      <w:rPr>
        <w:rFonts w:ascii="Times New Roman" w:hAnsi="Times New Roman"/>
      </w:rPr>
      <w:instrText>PAGE   \* MERGEFORMAT</w:instrText>
    </w:r>
    <w:r w:rsidRPr="007F6749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211</w:t>
    </w:r>
    <w:r w:rsidRPr="007F6749">
      <w:rPr>
        <w:rFonts w:ascii="Times New Roman" w:hAnsi="Times New Roman"/>
      </w:rPr>
      <w:fldChar w:fldCharType="end"/>
    </w:r>
  </w:p>
  <w:p w:rsidR="00D67DE0" w:rsidRPr="007F6749" w:rsidRDefault="00D67DE0">
    <w:pPr>
      <w:pStyle w:val="Header"/>
      <w:rPr>
        <w:rFonts w:ascii="Times New Roman" w:hAnsi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7476"/>
    <w:rsid w:val="000E77D7"/>
    <w:rsid w:val="00107CB7"/>
    <w:rsid w:val="001B0577"/>
    <w:rsid w:val="001D5D2F"/>
    <w:rsid w:val="002108C1"/>
    <w:rsid w:val="002310E7"/>
    <w:rsid w:val="0024156E"/>
    <w:rsid w:val="00274FEE"/>
    <w:rsid w:val="00283652"/>
    <w:rsid w:val="002918A9"/>
    <w:rsid w:val="00353B10"/>
    <w:rsid w:val="003767FC"/>
    <w:rsid w:val="003E158F"/>
    <w:rsid w:val="003F799B"/>
    <w:rsid w:val="00410794"/>
    <w:rsid w:val="00446A1B"/>
    <w:rsid w:val="004D6831"/>
    <w:rsid w:val="00541F2D"/>
    <w:rsid w:val="00545DB8"/>
    <w:rsid w:val="00563009"/>
    <w:rsid w:val="00564CD4"/>
    <w:rsid w:val="00577316"/>
    <w:rsid w:val="00586D74"/>
    <w:rsid w:val="005A2FC9"/>
    <w:rsid w:val="005C1ADF"/>
    <w:rsid w:val="006118B9"/>
    <w:rsid w:val="00614FAE"/>
    <w:rsid w:val="00662169"/>
    <w:rsid w:val="00676AD1"/>
    <w:rsid w:val="006A725E"/>
    <w:rsid w:val="006E4FB8"/>
    <w:rsid w:val="00711B29"/>
    <w:rsid w:val="007151B2"/>
    <w:rsid w:val="00736BB4"/>
    <w:rsid w:val="007555B8"/>
    <w:rsid w:val="00771B96"/>
    <w:rsid w:val="00780D00"/>
    <w:rsid w:val="007F6749"/>
    <w:rsid w:val="008260C8"/>
    <w:rsid w:val="0087228E"/>
    <w:rsid w:val="008975DD"/>
    <w:rsid w:val="0090074E"/>
    <w:rsid w:val="00927A42"/>
    <w:rsid w:val="0096240C"/>
    <w:rsid w:val="00981F2C"/>
    <w:rsid w:val="00982EBA"/>
    <w:rsid w:val="00986EF1"/>
    <w:rsid w:val="009A381D"/>
    <w:rsid w:val="009B7476"/>
    <w:rsid w:val="009D5D9B"/>
    <w:rsid w:val="009E4783"/>
    <w:rsid w:val="00A632DF"/>
    <w:rsid w:val="00A64CC0"/>
    <w:rsid w:val="00A9557D"/>
    <w:rsid w:val="00AB54F8"/>
    <w:rsid w:val="00B70C78"/>
    <w:rsid w:val="00BB151F"/>
    <w:rsid w:val="00BD14F4"/>
    <w:rsid w:val="00BF642D"/>
    <w:rsid w:val="00C45E38"/>
    <w:rsid w:val="00CD5015"/>
    <w:rsid w:val="00D00ACA"/>
    <w:rsid w:val="00D0580F"/>
    <w:rsid w:val="00D67DE0"/>
    <w:rsid w:val="00D73724"/>
    <w:rsid w:val="00DA1A4A"/>
    <w:rsid w:val="00DE1B95"/>
    <w:rsid w:val="00DE74B4"/>
    <w:rsid w:val="00DF6E04"/>
    <w:rsid w:val="00E016B4"/>
    <w:rsid w:val="00E3552F"/>
    <w:rsid w:val="00E6072B"/>
    <w:rsid w:val="00EA1DBA"/>
    <w:rsid w:val="00EF15E6"/>
    <w:rsid w:val="00F74D7F"/>
    <w:rsid w:val="00FA0384"/>
    <w:rsid w:val="00FA6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D74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B747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B747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B747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39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3</Pages>
  <Words>1242</Words>
  <Characters>7081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user</cp:lastModifiedBy>
  <cp:revision>23</cp:revision>
  <cp:lastPrinted>2022-07-19T14:02:00Z</cp:lastPrinted>
  <dcterms:created xsi:type="dcterms:W3CDTF">2021-12-09T12:44:00Z</dcterms:created>
  <dcterms:modified xsi:type="dcterms:W3CDTF">2022-07-29T09:11:00Z</dcterms:modified>
</cp:coreProperties>
</file>